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30478CDD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0EDA5D3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7FF82BE" w14:textId="77777777" w:rsidR="000B3734" w:rsidRPr="001C55D1" w:rsidRDefault="000B3734" w:rsidP="00037387"/>
        </w:tc>
      </w:tr>
      <w:tr w:rsidR="000B3734" w:rsidRPr="001C55D1" w14:paraId="168B3A2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3CBF5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E44F6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3C6A3EB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65BCB348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1A999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1459D4" w14:textId="0AFF1D0D" w:rsidR="000B3734" w:rsidRPr="001C55D1" w:rsidRDefault="0047217F" w:rsidP="00037387">
            <w:r>
              <w:t>30-01.59.06-18-</w:t>
            </w:r>
            <w:r w:rsidR="00A63775">
              <w:t>086-</w:t>
            </w:r>
            <w:r w:rsidR="00053FF6">
              <w:t>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C6EE9C" w14:textId="77777777" w:rsidR="000B3734" w:rsidRPr="001C55D1" w:rsidRDefault="000B3734" w:rsidP="00037387"/>
        </w:tc>
      </w:tr>
      <w:tr w:rsidR="000B3734" w:rsidRPr="001C55D1" w14:paraId="56C39DA9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6BE7B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63628AF" w14:textId="77777777" w:rsidR="000B3734" w:rsidRPr="001C55D1" w:rsidRDefault="000B3734" w:rsidP="00037387"/>
        </w:tc>
      </w:tr>
      <w:tr w:rsidR="000B3734" w:rsidRPr="001C55D1" w14:paraId="517D3DD2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43F4D" w14:textId="77777777" w:rsidR="000B3734" w:rsidRPr="001C55D1" w:rsidRDefault="0047217F" w:rsidP="0047217F">
            <w:r w:rsidRPr="0047217F">
              <w:t>Umbau und Erwei</w:t>
            </w:r>
            <w:r>
              <w:t xml:space="preserve">terung der </w:t>
            </w:r>
            <w:proofErr w:type="spellStart"/>
            <w:r>
              <w:t>Raphaelschule</w:t>
            </w:r>
            <w:proofErr w:type="spellEnd"/>
            <w:r>
              <w:t xml:space="preserve"> Recke</w:t>
            </w:r>
          </w:p>
        </w:tc>
      </w:tr>
      <w:tr w:rsidR="000B3734" w:rsidRPr="001C55D1" w14:paraId="02A71350" w14:textId="77777777" w:rsidTr="000E2237">
        <w:trPr>
          <w:trHeight w:val="60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97AC1" w14:textId="77777777" w:rsidR="000B3734" w:rsidRPr="001C55D1" w:rsidRDefault="000B3734" w:rsidP="00037387"/>
        </w:tc>
      </w:tr>
      <w:tr w:rsidR="000B3734" w:rsidRPr="001C55D1" w14:paraId="4FC7FDCC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9C8554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5B3DA3C" w14:textId="77777777" w:rsidR="000B3734" w:rsidRPr="001C55D1" w:rsidRDefault="000B3734" w:rsidP="00037387"/>
        </w:tc>
      </w:tr>
      <w:tr w:rsidR="000B3734" w:rsidRPr="001C55D1" w14:paraId="79291A2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05852" w14:textId="387F97AF" w:rsidR="000B3734" w:rsidRPr="001C55D1" w:rsidRDefault="007C55F5" w:rsidP="00037387">
            <w:r>
              <w:t>Innentüren</w:t>
            </w:r>
          </w:p>
        </w:tc>
      </w:tr>
    </w:tbl>
    <w:p w14:paraId="38DC43BF" w14:textId="77777777" w:rsidR="000B3734" w:rsidRPr="00D25B27" w:rsidRDefault="000B3734" w:rsidP="00B5249E">
      <w:pPr>
        <w:rPr>
          <w:sz w:val="16"/>
          <w:szCs w:val="16"/>
        </w:rPr>
      </w:pPr>
    </w:p>
    <w:p w14:paraId="751FD59E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6153096E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536D2499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499DA4B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3FC3EB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5A1E0A6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4D81C4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065737C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5B03507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2931CAA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Zeitan</w:t>
            </w:r>
            <w:proofErr w:type="spellEnd"/>
            <w:r w:rsidRPr="00116FF0">
              <w:rPr>
                <w:sz w:val="12"/>
                <w:szCs w:val="12"/>
              </w:rPr>
              <w:t>-</w:t>
            </w:r>
          </w:p>
          <w:p w14:paraId="76384D1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proofErr w:type="spellStart"/>
            <w:r w:rsidRPr="00116FF0">
              <w:rPr>
                <w:sz w:val="12"/>
                <w:szCs w:val="12"/>
              </w:rPr>
              <w:t>satz</w:t>
            </w:r>
            <w:proofErr w:type="spellEnd"/>
            <w:r w:rsidRPr="00116FF0">
              <w:rPr>
                <w:sz w:val="12"/>
                <w:szCs w:val="12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68F194A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16E1119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6EC683F0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1D21F1C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3A4429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63F3D41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1C1C412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02FB99D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9494A1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5BACE3D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12ACE35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0D9A7F6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7B15B9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0B73A67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</w:t>
            </w:r>
            <w:proofErr w:type="spellStart"/>
            <w:r w:rsidRPr="00116FF0">
              <w:rPr>
                <w:sz w:val="12"/>
                <w:szCs w:val="12"/>
              </w:rPr>
              <w:t>Sp</w:t>
            </w:r>
            <w:proofErr w:type="spellEnd"/>
            <w:r w:rsidRPr="00116FF0">
              <w:rPr>
                <w:sz w:val="12"/>
                <w:szCs w:val="12"/>
              </w:rPr>
              <w:t>. 6+7+8+9)</w:t>
            </w:r>
          </w:p>
        </w:tc>
      </w:tr>
      <w:tr w:rsidR="00B5249E" w:rsidRPr="00B5249E" w14:paraId="3AD1D05B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0C0846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4A515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4C30E9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0B814C5F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7A5B86A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244A23C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B4AE1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12B441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282F11F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30D01C1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5E70020D" w14:textId="77777777" w:rsidTr="000E2237">
        <w:trPr>
          <w:trHeight w:val="468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330987" w14:textId="0B9640BD" w:rsidR="00B5249E" w:rsidRPr="00AD7751" w:rsidRDefault="006E5E1F" w:rsidP="00B5249E">
            <w:r w:rsidRPr="00AD7751">
              <w:t>01.2</w:t>
            </w:r>
          </w:p>
        </w:tc>
        <w:tc>
          <w:tcPr>
            <w:tcW w:w="2150" w:type="dxa"/>
            <w:noWrap/>
            <w:vAlign w:val="center"/>
          </w:tcPr>
          <w:p w14:paraId="27014B0C" w14:textId="4F177569" w:rsidR="00B5249E" w:rsidRPr="00AD7751" w:rsidRDefault="006E5E1F" w:rsidP="00B5249E">
            <w:r w:rsidRPr="00AD7751">
              <w:t>Innentürelement 1,01m×2,135m / Maulweite 270mm/ SSK3</w:t>
            </w:r>
          </w:p>
        </w:tc>
        <w:tc>
          <w:tcPr>
            <w:tcW w:w="860" w:type="dxa"/>
            <w:noWrap/>
            <w:vAlign w:val="center"/>
          </w:tcPr>
          <w:p w14:paraId="77A8DE60" w14:textId="6A59D932" w:rsidR="00B5249E" w:rsidRPr="00B5249E" w:rsidRDefault="006E5E1F" w:rsidP="00B5249E">
            <w:r>
              <w:t>1</w:t>
            </w:r>
          </w:p>
        </w:tc>
        <w:tc>
          <w:tcPr>
            <w:tcW w:w="610" w:type="dxa"/>
            <w:noWrap/>
            <w:vAlign w:val="center"/>
          </w:tcPr>
          <w:p w14:paraId="246812F8" w14:textId="47A0C4CC" w:rsidR="00B5249E" w:rsidRPr="00B5249E" w:rsidRDefault="006E5E1F" w:rsidP="00B5249E">
            <w:r>
              <w:t>St</w:t>
            </w:r>
          </w:p>
        </w:tc>
        <w:tc>
          <w:tcPr>
            <w:tcW w:w="735" w:type="dxa"/>
            <w:noWrap/>
            <w:vAlign w:val="center"/>
          </w:tcPr>
          <w:p w14:paraId="47AC84F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074EB0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068CDA5" w14:textId="1E480071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FA620F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34A638B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7D9827F" w14:textId="77777777" w:rsidR="00B5249E" w:rsidRPr="00B5249E" w:rsidRDefault="00B5249E" w:rsidP="00B5249E"/>
        </w:tc>
      </w:tr>
      <w:tr w:rsidR="001D0E28" w:rsidRPr="00B5249E" w14:paraId="187FBE8F" w14:textId="77777777" w:rsidTr="000E2237">
        <w:trPr>
          <w:trHeight w:val="56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A0B843E" w14:textId="535C715D" w:rsidR="001D0E28" w:rsidRPr="00AD7751" w:rsidRDefault="001D0E28" w:rsidP="001D0E28">
            <w:r w:rsidRPr="00AD7751">
              <w:t>02.01.2</w:t>
            </w:r>
          </w:p>
        </w:tc>
        <w:tc>
          <w:tcPr>
            <w:tcW w:w="2150" w:type="dxa"/>
            <w:noWrap/>
            <w:vAlign w:val="center"/>
          </w:tcPr>
          <w:p w14:paraId="76DCF7FE" w14:textId="36D20EB4" w:rsidR="001D0E28" w:rsidRPr="00AD7751" w:rsidRDefault="001D0E28" w:rsidP="001D0E28">
            <w:r w:rsidRPr="00AD7751">
              <w:t>Innentürelement 1,01m×2,135m / Maulweite 200mm/ SSK3</w:t>
            </w:r>
          </w:p>
        </w:tc>
        <w:tc>
          <w:tcPr>
            <w:tcW w:w="860" w:type="dxa"/>
            <w:noWrap/>
            <w:vAlign w:val="center"/>
          </w:tcPr>
          <w:p w14:paraId="1622B154" w14:textId="5B1E8E10" w:rsidR="001D0E28" w:rsidRPr="00B5249E" w:rsidRDefault="001D0E28" w:rsidP="001D0E28">
            <w:r>
              <w:t>2</w:t>
            </w:r>
          </w:p>
        </w:tc>
        <w:tc>
          <w:tcPr>
            <w:tcW w:w="610" w:type="dxa"/>
            <w:noWrap/>
            <w:vAlign w:val="center"/>
          </w:tcPr>
          <w:p w14:paraId="4BF9A647" w14:textId="68C0EC73" w:rsidR="001D0E28" w:rsidRPr="00B5249E" w:rsidRDefault="001D0E28" w:rsidP="001D0E28">
            <w:r>
              <w:t>St</w:t>
            </w:r>
          </w:p>
        </w:tc>
        <w:tc>
          <w:tcPr>
            <w:tcW w:w="735" w:type="dxa"/>
            <w:noWrap/>
            <w:vAlign w:val="center"/>
          </w:tcPr>
          <w:p w14:paraId="436CC590" w14:textId="77777777" w:rsidR="001D0E28" w:rsidRPr="00B5249E" w:rsidRDefault="001D0E28" w:rsidP="001D0E28"/>
        </w:tc>
        <w:tc>
          <w:tcPr>
            <w:tcW w:w="735" w:type="dxa"/>
            <w:noWrap/>
            <w:vAlign w:val="center"/>
          </w:tcPr>
          <w:p w14:paraId="3EE40200" w14:textId="77777777" w:rsidR="001D0E28" w:rsidRPr="00B5249E" w:rsidRDefault="001D0E28" w:rsidP="001D0E28"/>
        </w:tc>
        <w:tc>
          <w:tcPr>
            <w:tcW w:w="735" w:type="dxa"/>
            <w:noWrap/>
            <w:vAlign w:val="center"/>
          </w:tcPr>
          <w:p w14:paraId="4C2D87ED" w14:textId="77777777" w:rsidR="001D0E28" w:rsidRPr="00B5249E" w:rsidRDefault="001D0E28" w:rsidP="001D0E28"/>
        </w:tc>
        <w:tc>
          <w:tcPr>
            <w:tcW w:w="919" w:type="dxa"/>
            <w:noWrap/>
            <w:vAlign w:val="center"/>
          </w:tcPr>
          <w:p w14:paraId="09C46558" w14:textId="77777777" w:rsidR="001D0E28" w:rsidRPr="00B5249E" w:rsidRDefault="001D0E28" w:rsidP="001D0E28"/>
        </w:tc>
        <w:tc>
          <w:tcPr>
            <w:tcW w:w="766" w:type="dxa"/>
            <w:noWrap/>
            <w:vAlign w:val="center"/>
          </w:tcPr>
          <w:p w14:paraId="4E709711" w14:textId="77777777" w:rsidR="001D0E28" w:rsidRPr="00B5249E" w:rsidRDefault="001D0E28" w:rsidP="001D0E28"/>
        </w:tc>
        <w:tc>
          <w:tcPr>
            <w:tcW w:w="1255" w:type="dxa"/>
            <w:noWrap/>
            <w:vAlign w:val="center"/>
          </w:tcPr>
          <w:p w14:paraId="5060468F" w14:textId="77777777" w:rsidR="001D0E28" w:rsidRPr="00B5249E" w:rsidRDefault="001D0E28" w:rsidP="001D0E28"/>
        </w:tc>
      </w:tr>
      <w:tr w:rsidR="00C865F3" w:rsidRPr="00B5249E" w14:paraId="0D858D3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7BE28EC" w14:textId="7308888A" w:rsidR="00C865F3" w:rsidRPr="00AD7751" w:rsidRDefault="00C865F3" w:rsidP="00C865F3">
            <w:r w:rsidRPr="00AD7751">
              <w:t>03.01.4</w:t>
            </w:r>
          </w:p>
        </w:tc>
        <w:tc>
          <w:tcPr>
            <w:tcW w:w="2150" w:type="dxa"/>
            <w:noWrap/>
            <w:vAlign w:val="center"/>
          </w:tcPr>
          <w:p w14:paraId="5534CFAF" w14:textId="6540AB1F" w:rsidR="00C865F3" w:rsidRPr="00AD7751" w:rsidRDefault="00C865F3" w:rsidP="00C865F3">
            <w:r w:rsidRPr="00AD7751">
              <w:t>Innentürelement 0,885m×2,135m / Maulweite 200mm/ SSK2</w:t>
            </w:r>
          </w:p>
        </w:tc>
        <w:tc>
          <w:tcPr>
            <w:tcW w:w="860" w:type="dxa"/>
            <w:noWrap/>
            <w:vAlign w:val="center"/>
          </w:tcPr>
          <w:p w14:paraId="6610406B" w14:textId="2183B40C" w:rsidR="00C865F3" w:rsidRPr="00B5249E" w:rsidRDefault="00C865F3" w:rsidP="00C865F3">
            <w:r>
              <w:t>1</w:t>
            </w:r>
          </w:p>
        </w:tc>
        <w:tc>
          <w:tcPr>
            <w:tcW w:w="610" w:type="dxa"/>
            <w:noWrap/>
            <w:vAlign w:val="center"/>
          </w:tcPr>
          <w:p w14:paraId="18842C87" w14:textId="72A22BDB" w:rsidR="00C865F3" w:rsidRPr="00B5249E" w:rsidRDefault="00C865F3" w:rsidP="00C865F3">
            <w:r>
              <w:t>St</w:t>
            </w:r>
          </w:p>
        </w:tc>
        <w:tc>
          <w:tcPr>
            <w:tcW w:w="735" w:type="dxa"/>
            <w:noWrap/>
            <w:vAlign w:val="center"/>
          </w:tcPr>
          <w:p w14:paraId="21AD00D9" w14:textId="77777777" w:rsidR="00C865F3" w:rsidRPr="00B5249E" w:rsidRDefault="00C865F3" w:rsidP="00C865F3"/>
        </w:tc>
        <w:tc>
          <w:tcPr>
            <w:tcW w:w="735" w:type="dxa"/>
            <w:noWrap/>
            <w:vAlign w:val="center"/>
          </w:tcPr>
          <w:p w14:paraId="05065B74" w14:textId="77777777" w:rsidR="00C865F3" w:rsidRPr="00B5249E" w:rsidRDefault="00C865F3" w:rsidP="00C865F3"/>
        </w:tc>
        <w:tc>
          <w:tcPr>
            <w:tcW w:w="735" w:type="dxa"/>
            <w:noWrap/>
            <w:vAlign w:val="center"/>
          </w:tcPr>
          <w:p w14:paraId="5FEF23B7" w14:textId="77777777" w:rsidR="00C865F3" w:rsidRPr="00B5249E" w:rsidRDefault="00C865F3" w:rsidP="00C865F3"/>
        </w:tc>
        <w:tc>
          <w:tcPr>
            <w:tcW w:w="919" w:type="dxa"/>
            <w:noWrap/>
            <w:vAlign w:val="center"/>
          </w:tcPr>
          <w:p w14:paraId="743A149F" w14:textId="77777777" w:rsidR="00C865F3" w:rsidRPr="00B5249E" w:rsidRDefault="00C865F3" w:rsidP="00C865F3"/>
        </w:tc>
        <w:tc>
          <w:tcPr>
            <w:tcW w:w="766" w:type="dxa"/>
            <w:noWrap/>
            <w:vAlign w:val="center"/>
          </w:tcPr>
          <w:p w14:paraId="7335FC3D" w14:textId="77777777" w:rsidR="00C865F3" w:rsidRPr="00B5249E" w:rsidRDefault="00C865F3" w:rsidP="00C865F3"/>
        </w:tc>
        <w:tc>
          <w:tcPr>
            <w:tcW w:w="1255" w:type="dxa"/>
            <w:noWrap/>
            <w:vAlign w:val="center"/>
          </w:tcPr>
          <w:p w14:paraId="791AA053" w14:textId="77777777" w:rsidR="00C865F3" w:rsidRPr="00B5249E" w:rsidRDefault="00C865F3" w:rsidP="00C865F3"/>
        </w:tc>
      </w:tr>
      <w:tr w:rsidR="008B4496" w:rsidRPr="00B5249E" w14:paraId="5BA8F01B" w14:textId="77777777" w:rsidTr="000E2237">
        <w:trPr>
          <w:trHeight w:val="55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7870A3C" w14:textId="0D74E218" w:rsidR="008B4496" w:rsidRPr="00AD7751" w:rsidRDefault="008B4496" w:rsidP="008B4496">
            <w:r w:rsidRPr="00AD7751">
              <w:t>04.2</w:t>
            </w:r>
          </w:p>
        </w:tc>
        <w:tc>
          <w:tcPr>
            <w:tcW w:w="2150" w:type="dxa"/>
            <w:noWrap/>
            <w:vAlign w:val="center"/>
          </w:tcPr>
          <w:p w14:paraId="72A093C8" w14:textId="4F163DD8" w:rsidR="008B4496" w:rsidRPr="00AD7751" w:rsidRDefault="008B4496" w:rsidP="008B4496">
            <w:r w:rsidRPr="00AD7751">
              <w:t>Stahlfeuerschutztür T30-RS / 1135 x 2135 mm/ Trockenbauwand</w:t>
            </w:r>
          </w:p>
        </w:tc>
        <w:tc>
          <w:tcPr>
            <w:tcW w:w="860" w:type="dxa"/>
            <w:noWrap/>
            <w:vAlign w:val="center"/>
          </w:tcPr>
          <w:p w14:paraId="155266C1" w14:textId="3984024F" w:rsidR="008B4496" w:rsidRPr="00B5249E" w:rsidRDefault="008B4496" w:rsidP="008B4496">
            <w:r>
              <w:t>2</w:t>
            </w:r>
          </w:p>
        </w:tc>
        <w:tc>
          <w:tcPr>
            <w:tcW w:w="610" w:type="dxa"/>
            <w:noWrap/>
            <w:vAlign w:val="center"/>
          </w:tcPr>
          <w:p w14:paraId="153CC0C6" w14:textId="36D51EC6" w:rsidR="008B4496" w:rsidRPr="00B5249E" w:rsidRDefault="008B4496" w:rsidP="008B4496">
            <w:r>
              <w:t>St</w:t>
            </w:r>
          </w:p>
        </w:tc>
        <w:tc>
          <w:tcPr>
            <w:tcW w:w="735" w:type="dxa"/>
            <w:noWrap/>
            <w:vAlign w:val="center"/>
          </w:tcPr>
          <w:p w14:paraId="56BC2A6B" w14:textId="77777777" w:rsidR="008B4496" w:rsidRPr="00B5249E" w:rsidRDefault="008B4496" w:rsidP="008B4496"/>
        </w:tc>
        <w:tc>
          <w:tcPr>
            <w:tcW w:w="735" w:type="dxa"/>
            <w:noWrap/>
            <w:vAlign w:val="center"/>
          </w:tcPr>
          <w:p w14:paraId="0BB43772" w14:textId="77777777" w:rsidR="008B4496" w:rsidRPr="00B5249E" w:rsidRDefault="008B4496" w:rsidP="008B4496"/>
        </w:tc>
        <w:tc>
          <w:tcPr>
            <w:tcW w:w="735" w:type="dxa"/>
            <w:noWrap/>
            <w:vAlign w:val="center"/>
          </w:tcPr>
          <w:p w14:paraId="1BBFCB76" w14:textId="77777777" w:rsidR="008B4496" w:rsidRPr="00B5249E" w:rsidRDefault="008B4496" w:rsidP="008B4496"/>
        </w:tc>
        <w:tc>
          <w:tcPr>
            <w:tcW w:w="919" w:type="dxa"/>
            <w:noWrap/>
            <w:vAlign w:val="center"/>
          </w:tcPr>
          <w:p w14:paraId="27ED2671" w14:textId="77777777" w:rsidR="008B4496" w:rsidRPr="00B5249E" w:rsidRDefault="008B4496" w:rsidP="008B4496"/>
        </w:tc>
        <w:tc>
          <w:tcPr>
            <w:tcW w:w="766" w:type="dxa"/>
            <w:noWrap/>
            <w:vAlign w:val="center"/>
          </w:tcPr>
          <w:p w14:paraId="4FE875D9" w14:textId="77777777" w:rsidR="008B4496" w:rsidRPr="00B5249E" w:rsidRDefault="008B4496" w:rsidP="008B4496"/>
        </w:tc>
        <w:tc>
          <w:tcPr>
            <w:tcW w:w="1255" w:type="dxa"/>
            <w:noWrap/>
            <w:vAlign w:val="center"/>
          </w:tcPr>
          <w:p w14:paraId="23FDD389" w14:textId="77777777" w:rsidR="008B4496" w:rsidRPr="00B5249E" w:rsidRDefault="008B4496" w:rsidP="008B4496"/>
        </w:tc>
      </w:tr>
    </w:tbl>
    <w:p w14:paraId="2229BB2F" w14:textId="0A907B24" w:rsidR="000E2237" w:rsidRPr="000E2237" w:rsidRDefault="000E2237" w:rsidP="000E2237">
      <w:pPr>
        <w:tabs>
          <w:tab w:val="left" w:pos="945"/>
        </w:tabs>
      </w:pPr>
    </w:p>
    <w:sectPr w:rsidR="000E2237" w:rsidRPr="000E2237" w:rsidSect="00500C2B">
      <w:headerReference w:type="even" r:id="rId10"/>
      <w:headerReference w:type="default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CD052" w14:textId="77777777" w:rsidR="000E66E5" w:rsidRDefault="000E66E5">
      <w:r>
        <w:separator/>
      </w:r>
    </w:p>
    <w:p w14:paraId="1C608793" w14:textId="77777777" w:rsidR="000E66E5" w:rsidRDefault="000E66E5"/>
    <w:p w14:paraId="3E3DC534" w14:textId="77777777" w:rsidR="000E66E5" w:rsidRDefault="000E66E5"/>
  </w:endnote>
  <w:endnote w:type="continuationSeparator" w:id="0">
    <w:p w14:paraId="76D14E84" w14:textId="77777777" w:rsidR="000E66E5" w:rsidRDefault="000E66E5">
      <w:r>
        <w:continuationSeparator/>
      </w:r>
    </w:p>
    <w:p w14:paraId="56BE0F2B" w14:textId="77777777" w:rsidR="000E66E5" w:rsidRDefault="000E66E5"/>
    <w:p w14:paraId="5458D024" w14:textId="77777777" w:rsidR="000E66E5" w:rsidRDefault="000E66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2A2081AD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025464CF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AC1AE8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E21712B" wp14:editId="43FF726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79141F3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A9BE802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C1B815F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4B53E" w14:textId="77777777" w:rsidR="000E66E5" w:rsidRDefault="000E66E5">
      <w:r>
        <w:separator/>
      </w:r>
    </w:p>
  </w:footnote>
  <w:footnote w:type="continuationSeparator" w:id="0">
    <w:p w14:paraId="1124805F" w14:textId="77777777" w:rsidR="000E66E5" w:rsidRDefault="000E66E5">
      <w:r>
        <w:continuationSeparator/>
      </w:r>
    </w:p>
    <w:p w14:paraId="405D74B5" w14:textId="77777777" w:rsidR="000E66E5" w:rsidRDefault="000E66E5"/>
    <w:p w14:paraId="5C53266F" w14:textId="77777777" w:rsidR="000E66E5" w:rsidRDefault="000E66E5"/>
  </w:footnote>
  <w:footnote w:id="1">
    <w:p w14:paraId="39D40BCB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16D53DB2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0DAC8C11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2F8616B5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C85A" w14:textId="77777777" w:rsidR="00FF1D90" w:rsidRDefault="00FF1D90"/>
  <w:p w14:paraId="691CF28B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5CEE" w14:textId="77777777" w:rsidR="00FF1D90" w:rsidRDefault="00FF1D90" w:rsidP="00046C8E">
    <w:pPr>
      <w:pStyle w:val="Kopfzeile"/>
    </w:pPr>
    <w:r>
      <w:t>223</w:t>
    </w:r>
  </w:p>
  <w:p w14:paraId="31D21BD6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9286115">
    <w:abstractNumId w:val="11"/>
  </w:num>
  <w:num w:numId="2" w16cid:durableId="1144932934">
    <w:abstractNumId w:val="15"/>
  </w:num>
  <w:num w:numId="3" w16cid:durableId="1596552170">
    <w:abstractNumId w:val="17"/>
  </w:num>
  <w:num w:numId="4" w16cid:durableId="1310019041">
    <w:abstractNumId w:val="26"/>
  </w:num>
  <w:num w:numId="5" w16cid:durableId="306788321">
    <w:abstractNumId w:val="19"/>
  </w:num>
  <w:num w:numId="6" w16cid:durableId="2030176717">
    <w:abstractNumId w:val="13"/>
  </w:num>
  <w:num w:numId="7" w16cid:durableId="1808933612">
    <w:abstractNumId w:val="22"/>
  </w:num>
  <w:num w:numId="8" w16cid:durableId="1261064248">
    <w:abstractNumId w:val="18"/>
  </w:num>
  <w:num w:numId="9" w16cid:durableId="1043597496">
    <w:abstractNumId w:val="25"/>
  </w:num>
  <w:num w:numId="10" w16cid:durableId="1235703563">
    <w:abstractNumId w:val="14"/>
  </w:num>
  <w:num w:numId="11" w16cid:durableId="1829714077">
    <w:abstractNumId w:val="21"/>
  </w:num>
  <w:num w:numId="12" w16cid:durableId="1404914454">
    <w:abstractNumId w:val="21"/>
  </w:num>
  <w:num w:numId="13" w16cid:durableId="296106207">
    <w:abstractNumId w:val="21"/>
  </w:num>
  <w:num w:numId="14" w16cid:durableId="636109900">
    <w:abstractNumId w:val="21"/>
  </w:num>
  <w:num w:numId="15" w16cid:durableId="1808401943">
    <w:abstractNumId w:val="21"/>
  </w:num>
  <w:num w:numId="16" w16cid:durableId="767965413">
    <w:abstractNumId w:val="12"/>
  </w:num>
  <w:num w:numId="17" w16cid:durableId="195311166">
    <w:abstractNumId w:val="12"/>
  </w:num>
  <w:num w:numId="18" w16cid:durableId="1220753045">
    <w:abstractNumId w:val="24"/>
  </w:num>
  <w:num w:numId="19" w16cid:durableId="2129204143">
    <w:abstractNumId w:val="23"/>
  </w:num>
  <w:num w:numId="20" w16cid:durableId="2077313661">
    <w:abstractNumId w:val="20"/>
  </w:num>
  <w:num w:numId="21" w16cid:durableId="285429695">
    <w:abstractNumId w:val="16"/>
  </w:num>
  <w:num w:numId="22" w16cid:durableId="1183284057">
    <w:abstractNumId w:val="10"/>
  </w:num>
  <w:num w:numId="23" w16cid:durableId="1467967386">
    <w:abstractNumId w:val="9"/>
  </w:num>
  <w:num w:numId="24" w16cid:durableId="1835604364">
    <w:abstractNumId w:val="7"/>
  </w:num>
  <w:num w:numId="25" w16cid:durableId="1159272505">
    <w:abstractNumId w:val="6"/>
  </w:num>
  <w:num w:numId="26" w16cid:durableId="1901556208">
    <w:abstractNumId w:val="5"/>
  </w:num>
  <w:num w:numId="27" w16cid:durableId="233509122">
    <w:abstractNumId w:val="4"/>
  </w:num>
  <w:num w:numId="28" w16cid:durableId="2006080841">
    <w:abstractNumId w:val="8"/>
  </w:num>
  <w:num w:numId="29" w16cid:durableId="878661971">
    <w:abstractNumId w:val="3"/>
  </w:num>
  <w:num w:numId="30" w16cid:durableId="1343119881">
    <w:abstractNumId w:val="2"/>
  </w:num>
  <w:num w:numId="31" w16cid:durableId="917250201">
    <w:abstractNumId w:val="1"/>
  </w:num>
  <w:num w:numId="32" w16cid:durableId="125045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53FF6"/>
    <w:rsid w:val="0006675C"/>
    <w:rsid w:val="00081305"/>
    <w:rsid w:val="000848E7"/>
    <w:rsid w:val="000A42AA"/>
    <w:rsid w:val="000B3734"/>
    <w:rsid w:val="000E2237"/>
    <w:rsid w:val="000E66E5"/>
    <w:rsid w:val="001028D9"/>
    <w:rsid w:val="00104C5A"/>
    <w:rsid w:val="00106076"/>
    <w:rsid w:val="00116FF0"/>
    <w:rsid w:val="00127C79"/>
    <w:rsid w:val="001426F7"/>
    <w:rsid w:val="00144A5A"/>
    <w:rsid w:val="00157A82"/>
    <w:rsid w:val="00173542"/>
    <w:rsid w:val="001A6205"/>
    <w:rsid w:val="001B705C"/>
    <w:rsid w:val="001C13F0"/>
    <w:rsid w:val="001C3E5C"/>
    <w:rsid w:val="001C509D"/>
    <w:rsid w:val="001C6FD7"/>
    <w:rsid w:val="001D0E28"/>
    <w:rsid w:val="001E0C92"/>
    <w:rsid w:val="001F47CC"/>
    <w:rsid w:val="002517FD"/>
    <w:rsid w:val="00263542"/>
    <w:rsid w:val="002748DF"/>
    <w:rsid w:val="002A4621"/>
    <w:rsid w:val="002C0F7B"/>
    <w:rsid w:val="002C403D"/>
    <w:rsid w:val="002E4302"/>
    <w:rsid w:val="002E6E99"/>
    <w:rsid w:val="002F4952"/>
    <w:rsid w:val="00327698"/>
    <w:rsid w:val="0033573E"/>
    <w:rsid w:val="003552CC"/>
    <w:rsid w:val="00355C7F"/>
    <w:rsid w:val="003A36E9"/>
    <w:rsid w:val="003D3E99"/>
    <w:rsid w:val="003E2CD4"/>
    <w:rsid w:val="004004C5"/>
    <w:rsid w:val="00402A1B"/>
    <w:rsid w:val="0040336F"/>
    <w:rsid w:val="0042098A"/>
    <w:rsid w:val="00424038"/>
    <w:rsid w:val="0045228F"/>
    <w:rsid w:val="00454471"/>
    <w:rsid w:val="0045726B"/>
    <w:rsid w:val="004630D8"/>
    <w:rsid w:val="0047055A"/>
    <w:rsid w:val="0047217F"/>
    <w:rsid w:val="00480825"/>
    <w:rsid w:val="00480ABD"/>
    <w:rsid w:val="004818FE"/>
    <w:rsid w:val="00492429"/>
    <w:rsid w:val="004C5609"/>
    <w:rsid w:val="004C5E9C"/>
    <w:rsid w:val="004E07A5"/>
    <w:rsid w:val="004E3711"/>
    <w:rsid w:val="00500C2B"/>
    <w:rsid w:val="00520D3B"/>
    <w:rsid w:val="005333C9"/>
    <w:rsid w:val="005575B0"/>
    <w:rsid w:val="00567A16"/>
    <w:rsid w:val="00573601"/>
    <w:rsid w:val="00573A40"/>
    <w:rsid w:val="00574488"/>
    <w:rsid w:val="00576C66"/>
    <w:rsid w:val="00593123"/>
    <w:rsid w:val="005A4489"/>
    <w:rsid w:val="005C301C"/>
    <w:rsid w:val="005C404B"/>
    <w:rsid w:val="005C41DA"/>
    <w:rsid w:val="005C5035"/>
    <w:rsid w:val="005F32A5"/>
    <w:rsid w:val="005F41CD"/>
    <w:rsid w:val="005F7BA3"/>
    <w:rsid w:val="00605DD3"/>
    <w:rsid w:val="00606550"/>
    <w:rsid w:val="00607EE7"/>
    <w:rsid w:val="00614636"/>
    <w:rsid w:val="00635C49"/>
    <w:rsid w:val="00636614"/>
    <w:rsid w:val="00640260"/>
    <w:rsid w:val="00643351"/>
    <w:rsid w:val="0066119D"/>
    <w:rsid w:val="00667DCD"/>
    <w:rsid w:val="00670635"/>
    <w:rsid w:val="006A5AED"/>
    <w:rsid w:val="006A66F3"/>
    <w:rsid w:val="006B31BB"/>
    <w:rsid w:val="006B7CF1"/>
    <w:rsid w:val="006D70A3"/>
    <w:rsid w:val="006E5E1F"/>
    <w:rsid w:val="006F6A36"/>
    <w:rsid w:val="00724CA7"/>
    <w:rsid w:val="00734EDE"/>
    <w:rsid w:val="007633C2"/>
    <w:rsid w:val="00773692"/>
    <w:rsid w:val="0078194F"/>
    <w:rsid w:val="00782E76"/>
    <w:rsid w:val="0078695C"/>
    <w:rsid w:val="007C55F5"/>
    <w:rsid w:val="007C562D"/>
    <w:rsid w:val="007D012C"/>
    <w:rsid w:val="007D61CA"/>
    <w:rsid w:val="007E61DB"/>
    <w:rsid w:val="007E6E86"/>
    <w:rsid w:val="008074F6"/>
    <w:rsid w:val="0081723D"/>
    <w:rsid w:val="008313AD"/>
    <w:rsid w:val="0084303F"/>
    <w:rsid w:val="00887FDC"/>
    <w:rsid w:val="008B1F06"/>
    <w:rsid w:val="008B4496"/>
    <w:rsid w:val="008D764D"/>
    <w:rsid w:val="008E4F29"/>
    <w:rsid w:val="008F1F54"/>
    <w:rsid w:val="008F37F7"/>
    <w:rsid w:val="008F52AA"/>
    <w:rsid w:val="008F6547"/>
    <w:rsid w:val="00910F0B"/>
    <w:rsid w:val="009130AA"/>
    <w:rsid w:val="009416FA"/>
    <w:rsid w:val="00962412"/>
    <w:rsid w:val="0097166A"/>
    <w:rsid w:val="009769C9"/>
    <w:rsid w:val="009A3215"/>
    <w:rsid w:val="009A33B4"/>
    <w:rsid w:val="009C0B80"/>
    <w:rsid w:val="009C14BE"/>
    <w:rsid w:val="009E2C93"/>
    <w:rsid w:val="009F0CD8"/>
    <w:rsid w:val="00A00872"/>
    <w:rsid w:val="00A3757E"/>
    <w:rsid w:val="00A5084B"/>
    <w:rsid w:val="00A63775"/>
    <w:rsid w:val="00A725F9"/>
    <w:rsid w:val="00A75824"/>
    <w:rsid w:val="00A90C84"/>
    <w:rsid w:val="00A96438"/>
    <w:rsid w:val="00AB4B05"/>
    <w:rsid w:val="00AC56D5"/>
    <w:rsid w:val="00AC7F2D"/>
    <w:rsid w:val="00AD1365"/>
    <w:rsid w:val="00AD584D"/>
    <w:rsid w:val="00AD7751"/>
    <w:rsid w:val="00AE4AF0"/>
    <w:rsid w:val="00AF2908"/>
    <w:rsid w:val="00B003C3"/>
    <w:rsid w:val="00B1127B"/>
    <w:rsid w:val="00B14EF0"/>
    <w:rsid w:val="00B23C01"/>
    <w:rsid w:val="00B40909"/>
    <w:rsid w:val="00B4092E"/>
    <w:rsid w:val="00B434E5"/>
    <w:rsid w:val="00B5249E"/>
    <w:rsid w:val="00B61D2B"/>
    <w:rsid w:val="00B96ADB"/>
    <w:rsid w:val="00BA5E42"/>
    <w:rsid w:val="00BC7BAA"/>
    <w:rsid w:val="00C101BF"/>
    <w:rsid w:val="00C245E1"/>
    <w:rsid w:val="00C246AC"/>
    <w:rsid w:val="00C26124"/>
    <w:rsid w:val="00C2678D"/>
    <w:rsid w:val="00C30192"/>
    <w:rsid w:val="00C764C5"/>
    <w:rsid w:val="00C865F3"/>
    <w:rsid w:val="00C96E57"/>
    <w:rsid w:val="00CA07A6"/>
    <w:rsid w:val="00CC1DF7"/>
    <w:rsid w:val="00CD0A0C"/>
    <w:rsid w:val="00CD54C7"/>
    <w:rsid w:val="00CE7134"/>
    <w:rsid w:val="00CF64C4"/>
    <w:rsid w:val="00D05C74"/>
    <w:rsid w:val="00D10355"/>
    <w:rsid w:val="00D25B27"/>
    <w:rsid w:val="00D6072E"/>
    <w:rsid w:val="00DA276D"/>
    <w:rsid w:val="00DB5B7E"/>
    <w:rsid w:val="00DB6C0D"/>
    <w:rsid w:val="00DC2EA6"/>
    <w:rsid w:val="00DC72CC"/>
    <w:rsid w:val="00DC7E08"/>
    <w:rsid w:val="00DD41AE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06B9"/>
    <w:rsid w:val="00EA10EB"/>
    <w:rsid w:val="00EB3F10"/>
    <w:rsid w:val="00EB6560"/>
    <w:rsid w:val="00EB7EC3"/>
    <w:rsid w:val="00EC7AED"/>
    <w:rsid w:val="00EE1F4D"/>
    <w:rsid w:val="00EE2ADF"/>
    <w:rsid w:val="00F053B7"/>
    <w:rsid w:val="00F133C2"/>
    <w:rsid w:val="00F20A93"/>
    <w:rsid w:val="00F21669"/>
    <w:rsid w:val="00F3051F"/>
    <w:rsid w:val="00F32C49"/>
    <w:rsid w:val="00F33230"/>
    <w:rsid w:val="00F410FF"/>
    <w:rsid w:val="00F6109A"/>
    <w:rsid w:val="00F92CF7"/>
    <w:rsid w:val="00FA0151"/>
    <w:rsid w:val="00FA3FC5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E907B"/>
  <w15:docId w15:val="{5EFA9AC1-EA5A-4900-BE59-C9F887CD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61821-aa57-469c-aa3e-8576805b79e2">
      <Terms xmlns="http://schemas.microsoft.com/office/infopath/2007/PartnerControls"/>
    </lcf76f155ced4ddcb4097134ff3c332f>
    <TaxCatchAll xmlns="868568d3-52d3-4944-a9d2-82b915b7cc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C71DD50D893A49946BB81BA7A5F474" ma:contentTypeVersion="19" ma:contentTypeDescription="Create a new document." ma:contentTypeScope="" ma:versionID="f00272c6322ea13d5c2a1efeb42ed155">
  <xsd:schema xmlns:xsd="http://www.w3.org/2001/XMLSchema" xmlns:xs="http://www.w3.org/2001/XMLSchema" xmlns:p="http://schemas.microsoft.com/office/2006/metadata/properties" xmlns:ns2="0e561821-aa57-469c-aa3e-8576805b79e2" xmlns:ns3="868568d3-52d3-4944-a9d2-82b915b7ccb9" targetNamespace="http://schemas.microsoft.com/office/2006/metadata/properties" ma:root="true" ma:fieldsID="9f57bccc16b55b3eee38b9999d9ab304" ns2:_="" ns3:_="">
    <xsd:import namespace="0e561821-aa57-469c-aa3e-8576805b79e2"/>
    <xsd:import namespace="868568d3-52d3-4944-a9d2-82b915b7c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61821-aa57-469c-aa3e-8576805b79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fec78b0-d2ba-4bd6-85f4-33d10de8a0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568d3-52d3-4944-a9d2-82b915b7ccb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57b556-4f74-456f-ac24-1fb77f2ea65e}" ma:internalName="TaxCatchAll" ma:showField="CatchAllData" ma:web="868568d3-52d3-4944-a9d2-82b915b7c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D24280-4EAD-4E74-9D0B-458BC9A91B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5F0195-447C-4679-9B61-189221641AE1}">
  <ds:schemaRefs>
    <ds:schemaRef ds:uri="http://schemas.microsoft.com/office/2006/metadata/properties"/>
    <ds:schemaRef ds:uri="http://schemas.microsoft.com/office/infopath/2007/PartnerControls"/>
    <ds:schemaRef ds:uri="0e561821-aa57-469c-aa3e-8576805b79e2"/>
    <ds:schemaRef ds:uri="868568d3-52d3-4944-a9d2-82b915b7ccb9"/>
  </ds:schemaRefs>
</ds:datastoreItem>
</file>

<file path=customXml/itemProps3.xml><?xml version="1.0" encoding="utf-8"?>
<ds:datastoreItem xmlns:ds="http://schemas.openxmlformats.org/officeDocument/2006/customXml" ds:itemID="{DF756407-AB7D-4C5F-ADD8-F9EF1A364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61821-aa57-469c-aa3e-8576805b79e2"/>
    <ds:schemaRef ds:uri="868568d3-52d3-4944-a9d2-82b915b7c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Cornelia Maag</cp:lastModifiedBy>
  <cp:revision>2</cp:revision>
  <cp:lastPrinted>2010-03-03T16:06:00Z</cp:lastPrinted>
  <dcterms:created xsi:type="dcterms:W3CDTF">2026-05-20T07:08:00Z</dcterms:created>
  <dcterms:modified xsi:type="dcterms:W3CDTF">2026-05-20T07:08:00Z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0x010100F4C71DD50D893A49946BB81BA7A5F474</vt:lpwstr>
  </property>
  <property fmtid="{D5CDD505-2E9C-101B-9397-08002B2CF9AE}" pid="3" name="MediaServiceImageTags">
    <vt:lpwstr/>
  </property>
</Properties>
</file>